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1B5F" w14:textId="07AE6465" w:rsidR="00BA00AB" w:rsidRDefault="00751B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WARBLETON</w:t>
      </w:r>
      <w:r>
        <w:rPr>
          <w:rFonts w:ascii="Times New Roman" w:hAnsi="Times New Roman" w:cs="Times New Roman"/>
          <w:sz w:val="24"/>
          <w:szCs w:val="24"/>
        </w:rPr>
        <w:t xml:space="preserve">       (fl.1427)</w:t>
      </w:r>
    </w:p>
    <w:p w14:paraId="484E2645" w14:textId="791F0C04" w:rsidR="00751B23" w:rsidRDefault="00751B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1CE552" w14:textId="6A965BF8" w:rsidR="00751B23" w:rsidRDefault="00751B2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31946C" w14:textId="77777777" w:rsidR="00751B23" w:rsidRDefault="00751B23" w:rsidP="00751B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Surrey and Sussex.   (C.F.R. 1422-30 p.12)</w:t>
      </w:r>
    </w:p>
    <w:p w14:paraId="4517F10A" w14:textId="77777777" w:rsidR="00751B23" w:rsidRDefault="00751B23" w:rsidP="00751B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6E593" w14:textId="77777777" w:rsidR="00751B23" w:rsidRDefault="00751B23" w:rsidP="00751B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3297D" w14:textId="4C22032E" w:rsidR="00751B23" w:rsidRPr="00751B23" w:rsidRDefault="00751B23" w:rsidP="00751B23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29 December 2021</w:t>
      </w:r>
    </w:p>
    <w:sectPr w:rsidR="00751B23" w:rsidRPr="00751B2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077B" w14:textId="77777777" w:rsidR="00751B23" w:rsidRDefault="00751B23" w:rsidP="009139A6">
      <w:r>
        <w:separator/>
      </w:r>
    </w:p>
  </w:endnote>
  <w:endnote w:type="continuationSeparator" w:id="0">
    <w:p w14:paraId="1CCFAFAF" w14:textId="77777777" w:rsidR="00751B23" w:rsidRDefault="00751B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C8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D697" w14:textId="77777777" w:rsidR="00751B23" w:rsidRDefault="00751B23" w:rsidP="009139A6">
      <w:r>
        <w:separator/>
      </w:r>
    </w:p>
  </w:footnote>
  <w:footnote w:type="continuationSeparator" w:id="0">
    <w:p w14:paraId="59259613" w14:textId="77777777" w:rsidR="00751B23" w:rsidRDefault="00751B23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B23"/>
    <w:rsid w:val="000666E0"/>
    <w:rsid w:val="002510B7"/>
    <w:rsid w:val="005C130B"/>
    <w:rsid w:val="00751B2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9940C"/>
  <w15:chartTrackingRefBased/>
  <w15:docId w15:val="{A48B3F6C-69FB-4CA6-9460-41C9281B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2021-12-29T08:12:00Z</dcterms:created>
  <dcterms:modified xsi:type="dcterms:W3CDTF">2021-12-29T08:14:00Z</dcterms:modified>
</cp:coreProperties>
</file>